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44F75D" w14:textId="77777777" w:rsidR="00003F3B" w:rsidRDefault="00003F3B" w:rsidP="00003F3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WESTEN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0D27CFB" w14:textId="77777777" w:rsidR="00003F3B" w:rsidRDefault="00003F3B" w:rsidP="00003F3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Bristol. Grocer.</w:t>
      </w:r>
    </w:p>
    <w:p w14:paraId="06118CFE" w14:textId="77777777" w:rsidR="00003F3B" w:rsidRDefault="00003F3B" w:rsidP="00003F3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A5A9DA6" w14:textId="77777777" w:rsidR="00003F3B" w:rsidRDefault="00003F3B" w:rsidP="00003F3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15EDE0B" w14:textId="77777777" w:rsidR="00003F3B" w:rsidRDefault="00003F3B" w:rsidP="00003F3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Thomas Hill of London, Alderman(q.v.), brought a plaint of debt against him,</w:t>
      </w:r>
    </w:p>
    <w:p w14:paraId="1F7925B0" w14:textId="77777777" w:rsidR="00003F3B" w:rsidRDefault="00003F3B" w:rsidP="00003F3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Jerom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Bristol(q.v.) and Philip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Payn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Bedford(q.v.).</w:t>
      </w:r>
    </w:p>
    <w:p w14:paraId="05A794AD" w14:textId="77777777" w:rsidR="00003F3B" w:rsidRDefault="00003F3B" w:rsidP="00003F3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8FF6C1F" w14:textId="77777777" w:rsidR="00003F3B" w:rsidRDefault="00003F3B" w:rsidP="00003F3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9E38860" w14:textId="77777777" w:rsidR="00003F3B" w:rsidRDefault="00003F3B" w:rsidP="00003F3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8F39DAC" w14:textId="77777777" w:rsidR="00003F3B" w:rsidRDefault="00003F3B" w:rsidP="00003F3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March 2021</w:t>
      </w:r>
    </w:p>
    <w:p w14:paraId="3DFF6A7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2338F5" w14:textId="77777777" w:rsidR="00003F3B" w:rsidRDefault="00003F3B" w:rsidP="009139A6">
      <w:r>
        <w:separator/>
      </w:r>
    </w:p>
  </w:endnote>
  <w:endnote w:type="continuationSeparator" w:id="0">
    <w:p w14:paraId="59716779" w14:textId="77777777" w:rsidR="00003F3B" w:rsidRDefault="00003F3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4955A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C275F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B9394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A40C6F" w14:textId="77777777" w:rsidR="00003F3B" w:rsidRDefault="00003F3B" w:rsidP="009139A6">
      <w:r>
        <w:separator/>
      </w:r>
    </w:p>
  </w:footnote>
  <w:footnote w:type="continuationSeparator" w:id="0">
    <w:p w14:paraId="3AE71979" w14:textId="77777777" w:rsidR="00003F3B" w:rsidRDefault="00003F3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83DD9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303CF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DC9A4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F3B"/>
    <w:rsid w:val="00003F3B"/>
    <w:rsid w:val="000666E0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69252"/>
  <w15:chartTrackingRefBased/>
  <w15:docId w15:val="{0C62C5CB-5CD8-44B7-8E83-52EF514CD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03F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2021-04-07T18:13:00Z</dcterms:created>
  <dcterms:modified xsi:type="dcterms:W3CDTF">2021-04-07T18:13:00Z</dcterms:modified>
</cp:coreProperties>
</file>